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D2ADE" w14:textId="77777777" w:rsidR="00E35782" w:rsidRPr="00E71B2F" w:rsidRDefault="00E35782" w:rsidP="00E35782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4302-0</w:t>
      </w:r>
      <w:r>
        <w:rPr>
          <w:rFonts w:cs="Arial"/>
          <w:sz w:val="20"/>
          <w:szCs w:val="20"/>
        </w:rPr>
        <w:t>001</w:t>
      </w:r>
      <w:r w:rsidRPr="00E71B2F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4</w:t>
      </w:r>
    </w:p>
    <w:p w14:paraId="72826FFF" w14:textId="77777777" w:rsidR="00E35782" w:rsidRPr="00E71B2F" w:rsidRDefault="00E35782" w:rsidP="00E35782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4</w:t>
      </w:r>
      <w:r w:rsidRPr="00E71B2F"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>00</w:t>
      </w:r>
      <w:r w:rsidRPr="00E71B2F">
        <w:rPr>
          <w:rFonts w:cs="Arial"/>
          <w:sz w:val="20"/>
          <w:szCs w:val="20"/>
        </w:rPr>
        <w:t>1</w:t>
      </w:r>
    </w:p>
    <w:p w14:paraId="110F7251" w14:textId="509758F5" w:rsidR="00E35782" w:rsidRPr="00E71B2F" w:rsidRDefault="00E35782" w:rsidP="00E35782">
      <w:pPr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1</w:t>
      </w:r>
      <w:r w:rsidR="003067DA">
        <w:rPr>
          <w:rFonts w:cs="Arial"/>
          <w:sz w:val="20"/>
          <w:szCs w:val="20"/>
        </w:rPr>
        <w:t>5</w:t>
      </w:r>
      <w:bookmarkStart w:id="1" w:name="_GoBack"/>
      <w:bookmarkEnd w:id="1"/>
      <w:r>
        <w:rPr>
          <w:rFonts w:cs="Arial"/>
          <w:sz w:val="20"/>
          <w:szCs w:val="20"/>
        </w:rPr>
        <w:t>.1.2024</w:t>
      </w:r>
    </w:p>
    <w:bookmarkEnd w:id="0"/>
    <w:p w14:paraId="6DC63042" w14:textId="77777777" w:rsidR="0040376D" w:rsidRPr="006A4216" w:rsidRDefault="0040376D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4132" w:type="dxa"/>
        <w:tblInd w:w="38" w:type="dxa"/>
        <w:tblLook w:val="04A0" w:firstRow="1" w:lastRow="0" w:firstColumn="1" w:lastColumn="0" w:noHBand="0" w:noVBand="1"/>
      </w:tblPr>
      <w:tblGrid>
        <w:gridCol w:w="1873"/>
        <w:gridCol w:w="2337"/>
        <w:gridCol w:w="2115"/>
        <w:gridCol w:w="1996"/>
        <w:gridCol w:w="2835"/>
        <w:gridCol w:w="1919"/>
        <w:gridCol w:w="1057"/>
      </w:tblGrid>
      <w:tr w:rsidR="007770F7" w:rsidRPr="006A4216" w14:paraId="74965B54" w14:textId="77777777" w:rsidTr="00C44D7A">
        <w:trPr>
          <w:trHeight w:val="311"/>
        </w:trPr>
        <w:tc>
          <w:tcPr>
            <w:tcW w:w="1873" w:type="dxa"/>
            <w:vAlign w:val="center"/>
          </w:tcPr>
          <w:p w14:paraId="6736518E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29E39EE9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1996" w:type="dxa"/>
            <w:vAlign w:val="center"/>
          </w:tcPr>
          <w:p w14:paraId="1C5420D2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2835" w:type="dxa"/>
          </w:tcPr>
          <w:p w14:paraId="44501856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2976" w:type="dxa"/>
            <w:gridSpan w:val="2"/>
            <w:vAlign w:val="center"/>
          </w:tcPr>
          <w:p w14:paraId="4FC285DD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7770F7" w:rsidRPr="0073420D" w14:paraId="4DEC3E1C" w14:textId="77777777" w:rsidTr="00C44D7A">
        <w:trPr>
          <w:trHeight w:val="567"/>
        </w:trPr>
        <w:tc>
          <w:tcPr>
            <w:tcW w:w="1873" w:type="dxa"/>
          </w:tcPr>
          <w:p w14:paraId="473AA2DF" w14:textId="77777777" w:rsidR="007770F7" w:rsidRPr="0073420D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337" w:type="dxa"/>
            <w:vAlign w:val="center"/>
          </w:tcPr>
          <w:p w14:paraId="2F871A82" w14:textId="77777777" w:rsidR="007770F7" w:rsidRPr="0073420D" w:rsidRDefault="007770F7" w:rsidP="00255A64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115" w:type="dxa"/>
          </w:tcPr>
          <w:p w14:paraId="6D10AA5E" w14:textId="77777777" w:rsidR="007770F7" w:rsidRDefault="007770F7" w:rsidP="00255A64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</w:p>
          <w:p w14:paraId="3364BA61" w14:textId="77777777" w:rsidR="007770F7" w:rsidRPr="00B751C0" w:rsidRDefault="007770F7" w:rsidP="00255A64">
            <w:pPr>
              <w:jc w:val="center"/>
              <w:rPr>
                <w:i/>
                <w:sz w:val="20"/>
                <w:szCs w:val="20"/>
              </w:rPr>
            </w:pPr>
            <w:r w:rsidRPr="00B751C0">
              <w:rPr>
                <w:i/>
                <w:color w:val="A6A6A6" w:themeColor="background1" w:themeShade="A6"/>
                <w:sz w:val="18"/>
                <w:szCs w:val="18"/>
              </w:rPr>
              <w:t>(v primeru, da se javno naročilo oddaja po sklopih, se še navede št.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 </w:t>
            </w:r>
            <w:r w:rsidRPr="00B751C0">
              <w:rPr>
                <w:i/>
                <w:color w:val="A6A6A6" w:themeColor="background1" w:themeShade="A6"/>
                <w:sz w:val="18"/>
                <w:szCs w:val="18"/>
              </w:rPr>
              <w:t>sklopa)</w:t>
            </w:r>
          </w:p>
        </w:tc>
        <w:tc>
          <w:tcPr>
            <w:tcW w:w="1996" w:type="dxa"/>
            <w:vAlign w:val="center"/>
          </w:tcPr>
          <w:p w14:paraId="3A4EFA2C" w14:textId="77777777" w:rsidR="007770F7" w:rsidRPr="00C44D7A" w:rsidRDefault="007770F7" w:rsidP="00255A64">
            <w:pPr>
              <w:jc w:val="center"/>
              <w:rPr>
                <w:sz w:val="20"/>
                <w:szCs w:val="20"/>
              </w:rPr>
            </w:pPr>
            <w:r w:rsidRPr="00C44D7A">
              <w:rPr>
                <w:sz w:val="20"/>
                <w:szCs w:val="20"/>
              </w:rPr>
              <w:t xml:space="preserve">Vrsta storitve </w:t>
            </w:r>
          </w:p>
          <w:p w14:paraId="02E04926" w14:textId="14879AD7" w:rsidR="007770F7" w:rsidRPr="0073420D" w:rsidRDefault="00C44D7A" w:rsidP="00255A64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7770F7"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ki </w:t>
            </w:r>
            <w:r w:rsidR="007770F7">
              <w:rPr>
                <w:i/>
                <w:color w:val="A6A6A6" w:themeColor="background1" w:themeShade="A6"/>
                <w:sz w:val="18"/>
                <w:szCs w:val="18"/>
              </w:rPr>
              <w:t>ga</w:t>
            </w:r>
            <w:r w:rsidR="007770F7"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 bo izvedlo sodelujoče podjetje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2835" w:type="dxa"/>
            <w:vAlign w:val="center"/>
          </w:tcPr>
          <w:p w14:paraId="10A397EF" w14:textId="77777777" w:rsidR="007770F7" w:rsidRDefault="007770F7" w:rsidP="00602BA6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3AA6A667" w14:textId="6F086298" w:rsidR="007770F7" w:rsidRPr="0073420D" w:rsidRDefault="007770F7" w:rsidP="00602BA6">
            <w:pPr>
              <w:jc w:val="center"/>
              <w:rPr>
                <w:sz w:val="20"/>
                <w:szCs w:val="20"/>
              </w:rPr>
            </w:pP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(DA/NE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, v primeru, da ponudnik nastopa sam, tega dela ni potrebno izpolnjevati</w:t>
            </w: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2976" w:type="dxa"/>
            <w:gridSpan w:val="2"/>
            <w:vAlign w:val="center"/>
          </w:tcPr>
          <w:p w14:paraId="264A87E6" w14:textId="77777777" w:rsidR="007770F7" w:rsidRPr="0073420D" w:rsidRDefault="007770F7" w:rsidP="00255A64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144C4B2A" w14:textId="77777777" w:rsidR="007770F7" w:rsidRPr="0073420D" w:rsidRDefault="007770F7" w:rsidP="00255A64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7770F7" w:rsidRPr="006A4216" w14:paraId="08AD3A77" w14:textId="77777777" w:rsidTr="00C44D7A">
        <w:trPr>
          <w:trHeight w:val="293"/>
        </w:trPr>
        <w:tc>
          <w:tcPr>
            <w:tcW w:w="1873" w:type="dxa"/>
            <w:vAlign w:val="center"/>
          </w:tcPr>
          <w:p w14:paraId="7B178652" w14:textId="77777777" w:rsidR="007770F7" w:rsidRPr="006A4216" w:rsidRDefault="007770F7" w:rsidP="00255A64">
            <w:pPr>
              <w:rPr>
                <w:sz w:val="20"/>
                <w:szCs w:val="20"/>
              </w:rPr>
            </w:pPr>
            <w:r w:rsidRPr="00C44D7A">
              <w:rPr>
                <w:sz w:val="20"/>
                <w:szCs w:val="20"/>
              </w:rPr>
              <w:t>Glavni ponudnik</w:t>
            </w:r>
          </w:p>
        </w:tc>
        <w:tc>
          <w:tcPr>
            <w:tcW w:w="2337" w:type="dxa"/>
          </w:tcPr>
          <w:p w14:paraId="5088E2F0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</w:tcPr>
          <w:p w14:paraId="2E76E170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</w:tcPr>
          <w:p w14:paraId="21B34DC5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0ABA30C9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14:paraId="23EE512F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</w:tr>
      <w:tr w:rsidR="007770F7" w:rsidRPr="006A4216" w14:paraId="0A1B6D06" w14:textId="77777777" w:rsidTr="00C44D7A">
        <w:trPr>
          <w:trHeight w:val="283"/>
        </w:trPr>
        <w:tc>
          <w:tcPr>
            <w:tcW w:w="1873" w:type="dxa"/>
            <w:vAlign w:val="center"/>
          </w:tcPr>
          <w:p w14:paraId="78A89828" w14:textId="77777777" w:rsidR="007770F7" w:rsidRPr="006A4216" w:rsidRDefault="007770F7" w:rsidP="00255A64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2337" w:type="dxa"/>
          </w:tcPr>
          <w:p w14:paraId="76E227D2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</w:tcPr>
          <w:p w14:paraId="5D1E95B4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</w:tcPr>
          <w:p w14:paraId="79620250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4FC7A1CB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3896BE9D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</w:tr>
      <w:tr w:rsidR="007770F7" w:rsidRPr="006A4216" w14:paraId="26F6C176" w14:textId="77777777" w:rsidTr="00C44D7A">
        <w:trPr>
          <w:trHeight w:val="273"/>
        </w:trPr>
        <w:tc>
          <w:tcPr>
            <w:tcW w:w="1873" w:type="dxa"/>
            <w:vAlign w:val="center"/>
          </w:tcPr>
          <w:p w14:paraId="59322671" w14:textId="77777777" w:rsidR="007770F7" w:rsidRPr="006A4216" w:rsidRDefault="007770F7" w:rsidP="00255A64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337" w:type="dxa"/>
          </w:tcPr>
          <w:p w14:paraId="73F99DC8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</w:tcPr>
          <w:p w14:paraId="4A26EE9A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</w:tcPr>
          <w:p w14:paraId="529C67FB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27A87492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048CC1E3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</w:tr>
      <w:tr w:rsidR="007770F7" w:rsidRPr="006A4216" w14:paraId="33137B9F" w14:textId="77777777" w:rsidTr="00C44D7A">
        <w:trPr>
          <w:gridAfter w:val="1"/>
          <w:wAfter w:w="1057" w:type="dxa"/>
          <w:trHeight w:val="271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6894D8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231F86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</w:tcBorders>
            <w:vAlign w:val="center"/>
          </w:tcPr>
          <w:p w14:paraId="647D3796" w14:textId="47E7BEA3" w:rsidR="007770F7" w:rsidRPr="006A4216" w:rsidRDefault="007770F7" w:rsidP="00255A64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</w:t>
            </w:r>
            <w:r w:rsidRPr="00AE65E6">
              <w:rPr>
                <w:sz w:val="18"/>
                <w:szCs w:val="18"/>
              </w:rPr>
              <w:t>:</w:t>
            </w:r>
          </w:p>
        </w:tc>
        <w:tc>
          <w:tcPr>
            <w:tcW w:w="47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322072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</w:tr>
    </w:tbl>
    <w:p w14:paraId="0D7A642C" w14:textId="77777777" w:rsidR="0040376D" w:rsidRPr="00AF4886" w:rsidRDefault="0040376D" w:rsidP="0040376D">
      <w:pPr>
        <w:pStyle w:val="Pripombabesedilo"/>
      </w:pPr>
    </w:p>
    <w:p w14:paraId="2B61A48F" w14:textId="77777777" w:rsidR="0040376D" w:rsidRPr="002F7CAF" w:rsidRDefault="0040376D" w:rsidP="0040376D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 xml:space="preserve">glavnega ponudnika in </w:t>
      </w:r>
      <w:proofErr w:type="spellStart"/>
      <w:r>
        <w:rPr>
          <w:rFonts w:cs="Arial"/>
          <w:b/>
          <w:sz w:val="18"/>
          <w:szCs w:val="18"/>
        </w:rPr>
        <w:t>soponudnika</w:t>
      </w:r>
      <w:proofErr w:type="spellEnd"/>
      <w:r w:rsidRPr="002F7CAF">
        <w:rPr>
          <w:rFonts w:cs="Arial"/>
          <w:b/>
          <w:sz w:val="18"/>
          <w:szCs w:val="18"/>
        </w:rPr>
        <w:t>:</w:t>
      </w:r>
    </w:p>
    <w:p w14:paraId="5BF2BABE" w14:textId="77777777" w:rsidR="0040376D" w:rsidRPr="002F7CAF" w:rsidRDefault="0040376D" w:rsidP="004037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09F2FF17" w14:textId="77777777" w:rsidR="0040376D" w:rsidRPr="002F7CAF" w:rsidRDefault="0040376D" w:rsidP="004037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4A30D6B1" w14:textId="77777777" w:rsidR="0040376D" w:rsidRPr="002F7CAF" w:rsidRDefault="0040376D" w:rsidP="0040376D">
      <w:pPr>
        <w:ind w:left="360" w:right="7"/>
        <w:jc w:val="both"/>
        <w:rPr>
          <w:rFonts w:cs="Arial"/>
          <w:sz w:val="18"/>
          <w:szCs w:val="18"/>
        </w:rPr>
      </w:pPr>
    </w:p>
    <w:p w14:paraId="4EA92D20" w14:textId="77777777" w:rsidR="0040376D" w:rsidRPr="006A4216" w:rsidRDefault="0040376D" w:rsidP="0040376D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4B3502E2" w14:textId="77777777" w:rsidR="0040376D" w:rsidRPr="00F17503" w:rsidRDefault="0040376D" w:rsidP="0040376D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proofErr w:type="spellStart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</w:t>
      </w:r>
      <w:proofErr w:type="spellEnd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4BBC8546" w14:textId="77777777" w:rsidR="0040376D" w:rsidRPr="006A4216" w:rsidRDefault="0040376D" w:rsidP="0040376D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Pr="006A4216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Pr="006A4216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1A519ADC" w14:textId="77777777" w:rsidR="0040376D" w:rsidRPr="00184A22" w:rsidRDefault="0040376D" w:rsidP="0040376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47AEA7E3" w14:textId="77777777" w:rsidR="0040376D" w:rsidRPr="00EF5632" w:rsidRDefault="0040376D" w:rsidP="0040376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126B91A0" w14:textId="77777777" w:rsidR="0040376D" w:rsidRPr="00F17503" w:rsidRDefault="0040376D" w:rsidP="0040376D">
      <w:pPr>
        <w:pStyle w:val="Pripombabesedilo"/>
        <w:ind w:left="357"/>
        <w:rPr>
          <w:rFonts w:cs="Arial"/>
          <w:sz w:val="18"/>
          <w:szCs w:val="18"/>
        </w:rPr>
      </w:pPr>
    </w:p>
    <w:p w14:paraId="43BE58A7" w14:textId="77777777" w:rsidR="0040376D" w:rsidRPr="00EF5632" w:rsidRDefault="0040376D" w:rsidP="0040376D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EF5632">
        <w:rPr>
          <w:rFonts w:cs="Arial"/>
          <w:sz w:val="18"/>
          <w:szCs w:val="18"/>
        </w:rPr>
        <w:t>soponudnika</w:t>
      </w:r>
      <w:proofErr w:type="spellEnd"/>
      <w:r w:rsidRPr="00EF5632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izvajalec/soizvajalec.</w:t>
      </w:r>
    </w:p>
    <w:p w14:paraId="785BDAFA" w14:textId="77777777" w:rsidR="0040376D" w:rsidRDefault="0040376D" w:rsidP="0040376D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76ECA0A1" w14:textId="77777777" w:rsidR="0040376D" w:rsidRDefault="0040376D" w:rsidP="0040376D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6EDB2B69" w14:textId="77777777" w:rsidR="0040376D" w:rsidRDefault="0040376D" w:rsidP="0040376D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1682EE6D" w14:textId="6D5CE168" w:rsidR="00ED5254" w:rsidRPr="0040376D" w:rsidRDefault="0040376D" w:rsidP="0040376D">
      <w:pPr>
        <w:pStyle w:val="Telobesedila"/>
        <w:spacing w:after="120"/>
        <w:rPr>
          <w:i/>
          <w:iCs/>
          <w:sz w:val="20"/>
          <w:lang w:eastAsia="x-none"/>
        </w:rPr>
      </w:pPr>
      <w:r w:rsidRPr="5783AB1C">
        <w:rPr>
          <w:rFonts w:cs="Arial"/>
          <w:i/>
          <w:iCs/>
          <w:sz w:val="20"/>
        </w:rPr>
        <w:t>Ta obrazec je sestavni del in priloga ponudbe.</w:t>
      </w:r>
    </w:p>
    <w:sectPr w:rsidR="00ED5254" w:rsidRPr="0040376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A10A5" w14:textId="77777777" w:rsidR="00C9191D" w:rsidRDefault="00C9191D">
      <w:r>
        <w:separator/>
      </w:r>
    </w:p>
  </w:endnote>
  <w:endnote w:type="continuationSeparator" w:id="0">
    <w:p w14:paraId="43E08EB5" w14:textId="77777777" w:rsidR="00C9191D" w:rsidRDefault="00C91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170531A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2BA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2BA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13D7883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02BA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02BA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16CA9" w14:textId="77777777" w:rsidR="00C9191D" w:rsidRDefault="00C9191D">
      <w:r>
        <w:separator/>
      </w:r>
    </w:p>
  </w:footnote>
  <w:footnote w:type="continuationSeparator" w:id="0">
    <w:p w14:paraId="663A9A49" w14:textId="77777777" w:rsidR="00C9191D" w:rsidRDefault="00C91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067DA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2641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75E65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128C"/>
    <w:rsid w:val="00764E83"/>
    <w:rsid w:val="00767A5A"/>
    <w:rsid w:val="0077067D"/>
    <w:rsid w:val="007765C5"/>
    <w:rsid w:val="007770F7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0238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4D7A"/>
    <w:rsid w:val="00C468BF"/>
    <w:rsid w:val="00C53E88"/>
    <w:rsid w:val="00C565DD"/>
    <w:rsid w:val="00C62B59"/>
    <w:rsid w:val="00C64A95"/>
    <w:rsid w:val="00C82B34"/>
    <w:rsid w:val="00C9191D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35782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2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customStyle="1" w:styleId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A8B63DF-B0E3-48E5-8733-C460105D3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2d71791d-4b08-4651-a8aa-c7bfc8b3429a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ED6E09-7175-416E-91A6-4F93B01A6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24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57</cp:revision>
  <cp:lastPrinted>2016-06-20T06:28:00Z</cp:lastPrinted>
  <dcterms:created xsi:type="dcterms:W3CDTF">2016-05-31T11:25:00Z</dcterms:created>
  <dcterms:modified xsi:type="dcterms:W3CDTF">2024-01-14T12:30:00Z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